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C120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TOLIET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3A8B2F4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Wisbech.</w:t>
      </w:r>
    </w:p>
    <w:p w14:paraId="09E61BAD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</w:p>
    <w:p w14:paraId="5BC077F0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</w:p>
    <w:p w14:paraId="01C625F5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29AACD78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899478B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Cambridgeshire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4B5A6CE6" w14:textId="77777777" w:rsidR="00993376" w:rsidRDefault="00993376" w:rsidP="0099337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67107F61" w14:textId="77777777" w:rsidR="00993376" w:rsidRDefault="00993376" w:rsidP="0099337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7EF3A58B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</w:p>
    <w:p w14:paraId="6422C89E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</w:p>
    <w:p w14:paraId="257750CF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</w:p>
    <w:p w14:paraId="6D63CEE4" w14:textId="77777777" w:rsidR="00993376" w:rsidRDefault="00993376" w:rsidP="0099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</w:p>
    <w:p w14:paraId="156F5D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32D3" w14:textId="77777777" w:rsidR="00993376" w:rsidRDefault="00993376" w:rsidP="009139A6">
      <w:r>
        <w:separator/>
      </w:r>
    </w:p>
  </w:endnote>
  <w:endnote w:type="continuationSeparator" w:id="0">
    <w:p w14:paraId="2BDC1111" w14:textId="77777777" w:rsidR="00993376" w:rsidRDefault="009933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179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1E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D3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AD01F" w14:textId="77777777" w:rsidR="00993376" w:rsidRDefault="00993376" w:rsidP="009139A6">
      <w:r>
        <w:separator/>
      </w:r>
    </w:p>
  </w:footnote>
  <w:footnote w:type="continuationSeparator" w:id="0">
    <w:p w14:paraId="5E72A182" w14:textId="77777777" w:rsidR="00993376" w:rsidRDefault="009933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12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9A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64E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76"/>
    <w:rsid w:val="000666E0"/>
    <w:rsid w:val="002510B7"/>
    <w:rsid w:val="005C130B"/>
    <w:rsid w:val="00826F5C"/>
    <w:rsid w:val="009139A6"/>
    <w:rsid w:val="009448BB"/>
    <w:rsid w:val="0099337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11381"/>
  <w15:chartTrackingRefBased/>
  <w15:docId w15:val="{80AF4614-454B-4BFA-9550-5371B429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7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2022-03-21T15:22:00Z</dcterms:created>
  <dcterms:modified xsi:type="dcterms:W3CDTF">2022-03-21T15:23:00Z</dcterms:modified>
</cp:coreProperties>
</file>